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098" w:rsidRPr="00B00098" w:rsidRDefault="00B00098" w:rsidP="00B000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it-IT"/>
        </w:rPr>
      </w:pPr>
      <w:r w:rsidRPr="00B00098">
        <w:rPr>
          <w:rFonts w:ascii="Times New Roman" w:eastAsia="Times New Roman" w:hAnsi="Times New Roman" w:cs="Times New Roman"/>
          <w:noProof/>
          <w:sz w:val="20"/>
          <w:szCs w:val="20"/>
          <w:lang w:eastAsia="ro-RO"/>
        </w:rPr>
        <w:drawing>
          <wp:anchor distT="0" distB="0" distL="114300" distR="114300" simplePos="0" relativeHeight="251659264" behindDoc="1" locked="0" layoutInCell="1" allowOverlap="1" wp14:anchorId="1A7DD875" wp14:editId="68E5CB35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0009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it-IT"/>
        </w:rPr>
        <w:t>MINISTERUL EDUCATIEI NATIONALE</w:t>
      </w:r>
    </w:p>
    <w:p w:rsidR="00B00098" w:rsidRPr="00B00098" w:rsidRDefault="00B00098" w:rsidP="00B000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it-IT"/>
        </w:rPr>
      </w:pPr>
      <w:r w:rsidRPr="00B00098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it-IT"/>
        </w:rPr>
        <w:t>Inspectoratul Scolar al Judetului Hunedoara</w:t>
      </w:r>
    </w:p>
    <w:p w:rsidR="00B00098" w:rsidRPr="00B00098" w:rsidRDefault="00B00098" w:rsidP="00B0009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</w:pPr>
      <w:r w:rsidRPr="00B00098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 xml:space="preserve">                                              </w:t>
      </w:r>
      <w:r w:rsidRPr="00B00098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fr-FR"/>
        </w:rPr>
        <w:t>COLEGIUL TEHNIC DE TRANSPORT FEROVI</w:t>
      </w:r>
      <w:r w:rsidRPr="00B00098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 xml:space="preserve">AR     </w:t>
      </w:r>
    </w:p>
    <w:p w:rsidR="00B00098" w:rsidRPr="00B00098" w:rsidRDefault="00B00098" w:rsidP="00B0009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fr-FR"/>
        </w:rPr>
      </w:pPr>
      <w:r w:rsidRPr="00B00098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 xml:space="preserve">                                                </w:t>
      </w:r>
      <w:r w:rsidRPr="00B00098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fr-FR"/>
        </w:rPr>
        <w:t>« ANGHEL SALIGNY » SIMERIA</w:t>
      </w:r>
      <w:r w:rsidRPr="00B00098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 xml:space="preserve">          </w:t>
      </w:r>
    </w:p>
    <w:p w:rsidR="00B00098" w:rsidRPr="00B00098" w:rsidRDefault="00B00098" w:rsidP="00B0009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  <w:r w:rsidRPr="00B00098">
        <w:rPr>
          <w:rFonts w:ascii="Times New Roman" w:eastAsia="Times New Roman" w:hAnsi="Times New Roman" w:cs="Times New Roman"/>
          <w:b/>
          <w:bCs/>
          <w:noProof/>
          <w:sz w:val="16"/>
          <w:szCs w:val="16"/>
          <w:lang w:eastAsia="ro-RO"/>
        </w:rPr>
        <mc:AlternateContent>
          <mc:Choice Requires="wps">
            <w:drawing>
              <wp:inline distT="0" distB="0" distL="0" distR="0">
                <wp:extent cx="1114425" cy="266700"/>
                <wp:effectExtent l="38100" t="38100" r="15875" b="9525"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1114425" cy="2667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00098" w:rsidRPr="000050F1" w:rsidRDefault="00B00098" w:rsidP="00B0009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14:props3d w14:extrusionH="201599" w14:contourW="0" w14:prstMaterial="legacyMetal">
                                  <w14:extrusionClr>
                                    <w14:srgbClr w14:val="FFFFFF"/>
                                  </w14:extrusionClr>
                                  <w14:contourClr>
                                    <w14:srgbClr w14:val="FFFFFF"/>
                                  </w14:contourClr>
                                </w14:props3d>
                              </w:rPr>
                            </w:pPr>
                            <w:r w:rsidRPr="00B00098">
                              <w:rPr>
                                <w:color w:val="CBCBCB"/>
                                <w:sz w:val="32"/>
                                <w:szCs w:val="32"/>
                                <w14:textFill>
                                  <w14:gradFill>
                                    <w14:gsLst>
                                      <w14:gs w14:pos="0">
                                        <w14:srgbClr w14:val="CBCBCB"/>
                                      </w14:gs>
                                      <w14:gs w14:pos="13000">
                                        <w14:srgbClr w14:val="5F5F5F"/>
                                      </w14:gs>
                                      <w14:gs w14:pos="21001">
                                        <w14:srgbClr w14:val="5F5F5F"/>
                                      </w14:gs>
                                      <w14:gs w14:pos="63000">
                                        <w14:srgbClr w14:val="FFFFFF"/>
                                      </w14:gs>
                                      <w14:gs w14:pos="67000">
                                        <w14:srgbClr w14:val="B2B2B2"/>
                                      </w14:gs>
                                      <w14:gs w14:pos="69000">
                                        <w14:srgbClr w14:val="292929"/>
                                      </w14:gs>
                                      <w14:gs w14:pos="82001">
                                        <w14:srgbClr w14:val="777777"/>
                                      </w14:gs>
                                      <w14:gs w14:pos="100000">
                                        <w14:srgbClr w14:val="EAEAEA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  <w14:props3d w14:extrusionH="201599" w14:contourW="0" w14:prstMaterial="legacyMetal">
                                  <w14:extrusionClr>
                                    <w14:srgbClr w14:val="FFFFFF"/>
                                  </w14:extrusionClr>
                                  <w14:contourClr>
                                    <w14:srgbClr w14:val="FFFFFF"/>
                                  </w14:contourClr>
                                </w14:props3d>
                              </w:rPr>
                              <w:t>SIMERIA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  <a:scene3d>
                          <a:camera prst="legacyPerspectiveTopLeft"/>
                          <a:lightRig rig="legacyNormal3" dir="r"/>
                        </a:scene3d>
                        <a:sp3d extrusionH="201600" prstMaterial="legacyMetal">
                          <a:extrusionClr>
                            <a:srgbClr val="FFFFFF"/>
                          </a:extrusionClr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2" o:spid="_x0000_s1026" type="#_x0000_t202" style="width:87.75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" filled="f" stroked="f">
                <o:lock v:ext="edit" shapetype="t"/>
                <v:textbox style="mso-fit-shape-to-text:t">
                  <w:txbxContent>
                    <w:p w:rsidR="00B00098" w:rsidRPr="000050F1" w:rsidRDefault="00B00098" w:rsidP="00B00098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14:props3d w14:extrusionH="201599" w14:contourW="0" w14:prstMaterial="legacyMetal">
                            <w14:extrusionClr>
                              <w14:srgbClr w14:val="FFFFFF"/>
                            </w14:extrusionClr>
                            <w14:contourClr>
                              <w14:srgbClr w14:val="FFFFFF"/>
                            </w14:contourClr>
                          </w14:props3d>
                        </w:rPr>
                      </w:pPr>
                      <w:r w:rsidRPr="00B00098">
                        <w:rPr>
                          <w:color w:val="CBCBCB"/>
                          <w:sz w:val="32"/>
                          <w:szCs w:val="32"/>
                          <w14:textFill>
                            <w14:gradFill>
                              <w14:gsLst>
                                <w14:gs w14:pos="0">
                                  <w14:srgbClr w14:val="CBCBCB"/>
                                </w14:gs>
                                <w14:gs w14:pos="13000">
                                  <w14:srgbClr w14:val="5F5F5F"/>
                                </w14:gs>
                                <w14:gs w14:pos="21001">
                                  <w14:srgbClr w14:val="5F5F5F"/>
                                </w14:gs>
                                <w14:gs w14:pos="63000">
                                  <w14:srgbClr w14:val="FFFFFF"/>
                                </w14:gs>
                                <w14:gs w14:pos="67000">
                                  <w14:srgbClr w14:val="B2B2B2"/>
                                </w14:gs>
                                <w14:gs w14:pos="69000">
                                  <w14:srgbClr w14:val="292929"/>
                                </w14:gs>
                                <w14:gs w14:pos="82001">
                                  <w14:srgbClr w14:val="777777"/>
                                </w14:gs>
                                <w14:gs w14:pos="100000">
                                  <w14:srgbClr w14:val="EAEAEA"/>
                                </w14:gs>
                              </w14:gsLst>
                              <w14:lin w14:ang="5400000" w14:scaled="1"/>
                            </w14:gradFill>
                          </w14:textFill>
                          <w14:props3d w14:extrusionH="201599" w14:contourW="0" w14:prstMaterial="legacyMetal">
                            <w14:extrusionClr>
                              <w14:srgbClr w14:val="FFFFFF"/>
                            </w14:extrusionClr>
                            <w14:contourClr>
                              <w14:srgbClr w14:val="FFFFFF"/>
                            </w14:contourClr>
                          </w14:props3d>
                        </w:rPr>
                        <w:t>SIMERIA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B00098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 xml:space="preserve">                    3359OO – Simeria , Soseaua Nationala , nr.136 , judetul Hunedoara , Romania</w:t>
      </w:r>
    </w:p>
    <w:p w:rsidR="00B00098" w:rsidRPr="00B00098" w:rsidRDefault="00B00098" w:rsidP="00B0009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  <w:r w:rsidRPr="00B00098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B00098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B00098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B00098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  <w:t xml:space="preserve">         Tel/fax : 0254/261654 , telefon : 0254/260453</w:t>
      </w:r>
    </w:p>
    <w:p w:rsidR="00B00098" w:rsidRPr="00B00098" w:rsidRDefault="00B00098" w:rsidP="00B0009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  <w:r w:rsidRPr="00B00098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B00098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B00098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B00098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  <w:t xml:space="preserve">        e-mail : </w:t>
      </w:r>
      <w:hyperlink r:id="rId7" w:history="1">
        <w:r w:rsidRPr="00B00098">
          <w:rPr>
            <w:rFonts w:ascii="Times New Roman" w:eastAsia="Times New Roman" w:hAnsi="Times New Roman" w:cs="Times New Roman"/>
            <w:b/>
            <w:bCs/>
            <w:color w:val="0000FF"/>
            <w:sz w:val="16"/>
            <w:szCs w:val="16"/>
            <w:u w:val="single"/>
            <w:lang w:val="it-IT"/>
          </w:rPr>
          <w:t>colegiulsaligny_simeria@yahoo.com</w:t>
        </w:r>
      </w:hyperlink>
    </w:p>
    <w:p w:rsidR="00B00098" w:rsidRPr="00B00098" w:rsidRDefault="00B00098" w:rsidP="00B0009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  <w:r w:rsidRPr="00B00098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B00098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B00098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  <w:t xml:space="preserve">       _____________________________________________________________________________________________________________________</w:t>
      </w:r>
    </w:p>
    <w:p w:rsidR="00B00098" w:rsidRPr="00B00098" w:rsidRDefault="00B00098" w:rsidP="00B0009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0"/>
          <w:lang w:val="it-IT"/>
        </w:rPr>
      </w:pPr>
      <w:r w:rsidRPr="00B00098">
        <w:rPr>
          <w:rFonts w:ascii="Times New Roman" w:eastAsia="Times New Roman" w:hAnsi="Times New Roman" w:cs="Times New Roman"/>
          <w:i/>
          <w:sz w:val="24"/>
          <w:szCs w:val="20"/>
          <w:lang w:val="it-IT"/>
        </w:rPr>
        <w:tab/>
      </w:r>
      <w:r w:rsidRPr="00B00098">
        <w:rPr>
          <w:rFonts w:ascii="Times New Roman" w:eastAsia="Times New Roman" w:hAnsi="Times New Roman" w:cs="Times New Roman"/>
          <w:i/>
          <w:sz w:val="24"/>
          <w:szCs w:val="20"/>
          <w:lang w:val="it-IT"/>
        </w:rPr>
        <w:tab/>
      </w:r>
      <w:r w:rsidRPr="00B00098">
        <w:rPr>
          <w:rFonts w:ascii="Times New Roman" w:eastAsia="Times New Roman" w:hAnsi="Times New Roman" w:cs="Times New Roman"/>
          <w:i/>
          <w:sz w:val="24"/>
          <w:szCs w:val="20"/>
          <w:lang w:val="it-IT"/>
        </w:rPr>
        <w:tab/>
      </w:r>
      <w:r w:rsidRPr="00B00098">
        <w:rPr>
          <w:rFonts w:ascii="Times New Roman" w:eastAsia="Times New Roman" w:hAnsi="Times New Roman" w:cs="Times New Roman"/>
          <w:i/>
          <w:sz w:val="24"/>
          <w:szCs w:val="20"/>
          <w:lang w:val="it-IT"/>
        </w:rPr>
        <w:tab/>
      </w:r>
      <w:r w:rsidRPr="00B00098">
        <w:rPr>
          <w:rFonts w:ascii="Times New Roman" w:eastAsia="Times New Roman" w:hAnsi="Times New Roman" w:cs="Times New Roman"/>
          <w:i/>
          <w:sz w:val="24"/>
          <w:szCs w:val="20"/>
          <w:lang w:val="it-IT"/>
        </w:rPr>
        <w:tab/>
      </w:r>
      <w:r w:rsidRPr="00B00098">
        <w:rPr>
          <w:rFonts w:ascii="Times New Roman" w:eastAsia="Times New Roman" w:hAnsi="Times New Roman" w:cs="Times New Roman"/>
          <w:i/>
          <w:sz w:val="24"/>
          <w:szCs w:val="20"/>
          <w:lang w:val="it-IT"/>
        </w:rPr>
        <w:tab/>
      </w:r>
    </w:p>
    <w:p w:rsidR="00B00098" w:rsidRPr="00B00098" w:rsidRDefault="00B00098" w:rsidP="00B0009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B00098" w:rsidRPr="00B00098" w:rsidRDefault="00B00098" w:rsidP="00B0009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</w:pPr>
    </w:p>
    <w:p w:rsidR="00B00098" w:rsidRPr="00B00098" w:rsidRDefault="00B00098" w:rsidP="00B000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it-IT"/>
        </w:rPr>
      </w:pPr>
      <w:r w:rsidRPr="00B00098"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it-IT"/>
        </w:rPr>
        <w:t>RAPORT</w:t>
      </w:r>
    </w:p>
    <w:p w:rsidR="00B00098" w:rsidRPr="00B00098" w:rsidRDefault="00B00098" w:rsidP="00B0009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val="it-IT"/>
        </w:rPr>
      </w:pPr>
      <w:r w:rsidRPr="00B00098"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it-IT"/>
        </w:rPr>
        <w:t>privind organizarea si defasurarea examenului de dobandire  a competentelor profesionale pentru obtinerea certificatului de calificare profesionala nive</w:t>
      </w:r>
      <w:r w:rsidRPr="00B00098">
        <w:rPr>
          <w:rFonts w:ascii="Times New Roman" w:eastAsia="Times New Roman" w:hAnsi="Times New Roman" w:cs="Times New Roman"/>
          <w:i/>
          <w:sz w:val="26"/>
          <w:szCs w:val="26"/>
          <w:lang w:val="it-IT"/>
        </w:rPr>
        <w:t>l 3</w:t>
      </w:r>
    </w:p>
    <w:p w:rsidR="00B00098" w:rsidRPr="00B00098" w:rsidRDefault="00B00098" w:rsidP="00B000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o-RO"/>
        </w:rPr>
      </w:pPr>
      <w:r w:rsidRPr="00B00098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o-RO"/>
        </w:rPr>
        <w:t xml:space="preserve">anul </w:t>
      </w:r>
      <w:proofErr w:type="spellStart"/>
      <w:r w:rsidRPr="00B00098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o-RO"/>
        </w:rPr>
        <w:t>scolar</w:t>
      </w:r>
      <w:proofErr w:type="spellEnd"/>
      <w:r w:rsidRPr="00B00098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o-RO"/>
        </w:rPr>
        <w:t xml:space="preserve"> 201</w:t>
      </w:r>
      <w:r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o-RO"/>
        </w:rPr>
        <w:t>3</w:t>
      </w:r>
      <w:r w:rsidRPr="00B00098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o-RO"/>
        </w:rPr>
        <w:t>-201</w:t>
      </w:r>
      <w:r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o-RO"/>
        </w:rPr>
        <w:t>4</w:t>
      </w:r>
    </w:p>
    <w:p w:rsidR="00B00098" w:rsidRPr="00B00098" w:rsidRDefault="00B00098" w:rsidP="00B000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en-AU"/>
        </w:rPr>
      </w:pPr>
    </w:p>
    <w:p w:rsidR="00B00098" w:rsidRPr="00B00098" w:rsidRDefault="00B00098" w:rsidP="00B0009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val="en-AU"/>
        </w:rPr>
      </w:pPr>
      <w:proofErr w:type="spellStart"/>
      <w:r w:rsidRPr="00B00098">
        <w:rPr>
          <w:rFonts w:ascii="Times New Roman" w:eastAsia="Times New Roman" w:hAnsi="Times New Roman" w:cs="Times New Roman"/>
          <w:b/>
          <w:bCs/>
          <w:i/>
          <w:sz w:val="26"/>
          <w:szCs w:val="26"/>
          <w:u w:val="single"/>
          <w:lang w:val="en-AU"/>
        </w:rPr>
        <w:t>Modul</w:t>
      </w:r>
      <w:proofErr w:type="spellEnd"/>
      <w:r w:rsidRPr="00B00098">
        <w:rPr>
          <w:rFonts w:ascii="Times New Roman" w:eastAsia="Times New Roman" w:hAnsi="Times New Roman" w:cs="Times New Roman"/>
          <w:b/>
          <w:bCs/>
          <w:i/>
          <w:sz w:val="26"/>
          <w:szCs w:val="26"/>
          <w:u w:val="single"/>
          <w:lang w:val="en-AU"/>
        </w:rPr>
        <w:t xml:space="preserve"> de </w:t>
      </w:r>
      <w:proofErr w:type="spellStart"/>
      <w:r w:rsidRPr="00B00098">
        <w:rPr>
          <w:rFonts w:ascii="Times New Roman" w:eastAsia="Times New Roman" w:hAnsi="Times New Roman" w:cs="Times New Roman"/>
          <w:b/>
          <w:bCs/>
          <w:i/>
          <w:sz w:val="26"/>
          <w:szCs w:val="26"/>
          <w:u w:val="single"/>
          <w:lang w:val="en-AU"/>
        </w:rPr>
        <w:t>organizare</w:t>
      </w:r>
      <w:proofErr w:type="spellEnd"/>
      <w:r w:rsidRPr="00B00098">
        <w:rPr>
          <w:rFonts w:ascii="Times New Roman" w:eastAsia="Times New Roman" w:hAnsi="Times New Roman" w:cs="Times New Roman"/>
          <w:b/>
          <w:bCs/>
          <w:i/>
          <w:sz w:val="26"/>
          <w:szCs w:val="26"/>
          <w:u w:val="single"/>
          <w:lang w:val="en-AU"/>
        </w:rPr>
        <w:t xml:space="preserve"> a </w:t>
      </w:r>
      <w:proofErr w:type="spellStart"/>
      <w:r w:rsidRPr="00B00098">
        <w:rPr>
          <w:rFonts w:ascii="Times New Roman" w:eastAsia="Times New Roman" w:hAnsi="Times New Roman" w:cs="Times New Roman"/>
          <w:b/>
          <w:bCs/>
          <w:i/>
          <w:sz w:val="26"/>
          <w:szCs w:val="26"/>
          <w:u w:val="single"/>
          <w:lang w:val="en-AU"/>
        </w:rPr>
        <w:t>examenului</w:t>
      </w:r>
      <w:proofErr w:type="spellEnd"/>
    </w:p>
    <w:p w:rsidR="00B00098" w:rsidRPr="00B00098" w:rsidRDefault="00B00098" w:rsidP="00B000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en-AU"/>
        </w:rPr>
      </w:pPr>
    </w:p>
    <w:p w:rsidR="00B00098" w:rsidRPr="00B00098" w:rsidRDefault="00B00098" w:rsidP="00B0009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6"/>
          <w:szCs w:val="26"/>
          <w:lang w:val="en-AU"/>
        </w:rPr>
      </w:pPr>
      <w:proofErr w:type="spell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>Centrul</w:t>
      </w:r>
      <w:proofErr w:type="spellEnd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 xml:space="preserve"> de </w:t>
      </w:r>
      <w:proofErr w:type="spell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>examen</w:t>
      </w:r>
      <w:proofErr w:type="spellEnd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 xml:space="preserve"> a </w:t>
      </w:r>
      <w:proofErr w:type="spell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>fost</w:t>
      </w:r>
      <w:proofErr w:type="spellEnd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 xml:space="preserve"> </w:t>
      </w:r>
      <w:proofErr w:type="spell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>stabilit</w:t>
      </w:r>
      <w:proofErr w:type="spellEnd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 xml:space="preserve"> </w:t>
      </w:r>
      <w:proofErr w:type="spell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>prin</w:t>
      </w:r>
      <w:proofErr w:type="spellEnd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 xml:space="preserve"> </w:t>
      </w:r>
      <w:proofErr w:type="spell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>decizia</w:t>
      </w:r>
      <w:proofErr w:type="spellEnd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 xml:space="preserve"> nr. 1</w:t>
      </w:r>
      <w:r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>54</w:t>
      </w:r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>/2</w:t>
      </w:r>
      <w:r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>9</w:t>
      </w:r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>.05.201</w:t>
      </w:r>
      <w:r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>4</w:t>
      </w:r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 xml:space="preserve"> </w:t>
      </w:r>
      <w:proofErr w:type="gram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>a</w:t>
      </w:r>
      <w:proofErr w:type="gramEnd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 xml:space="preserve"> </w:t>
      </w:r>
      <w:proofErr w:type="spell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>Inspectoratului</w:t>
      </w:r>
      <w:proofErr w:type="spellEnd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 xml:space="preserve"> </w:t>
      </w:r>
      <w:proofErr w:type="spell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>Scolar</w:t>
      </w:r>
      <w:proofErr w:type="spellEnd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 xml:space="preserve"> al </w:t>
      </w:r>
      <w:proofErr w:type="spell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>Judetului</w:t>
      </w:r>
      <w:proofErr w:type="spellEnd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 xml:space="preserve"> </w:t>
      </w:r>
      <w:proofErr w:type="spell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>Hunedoara</w:t>
      </w:r>
      <w:proofErr w:type="spellEnd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 xml:space="preserve"> la </w:t>
      </w:r>
      <w:proofErr w:type="spell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>Colegiul</w:t>
      </w:r>
      <w:proofErr w:type="spellEnd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 xml:space="preserve"> </w:t>
      </w:r>
      <w:proofErr w:type="spell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>Tehnic</w:t>
      </w:r>
      <w:proofErr w:type="spellEnd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 xml:space="preserve"> de Transport </w:t>
      </w:r>
      <w:proofErr w:type="spell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>Feroviar</w:t>
      </w:r>
      <w:proofErr w:type="spellEnd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 xml:space="preserve"> “</w:t>
      </w:r>
      <w:proofErr w:type="spell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>Anghel</w:t>
      </w:r>
      <w:proofErr w:type="spellEnd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 xml:space="preserve"> </w:t>
      </w:r>
      <w:proofErr w:type="spell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>Saligny</w:t>
      </w:r>
      <w:proofErr w:type="spellEnd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 xml:space="preserve">” </w:t>
      </w:r>
      <w:proofErr w:type="spell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>Simeria</w:t>
      </w:r>
      <w:proofErr w:type="spellEnd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>.</w:t>
      </w:r>
    </w:p>
    <w:p w:rsidR="00B00098" w:rsidRPr="00B00098" w:rsidRDefault="00B00098" w:rsidP="00B00098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val="en-AU"/>
        </w:rPr>
      </w:pPr>
      <w:proofErr w:type="spell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>Tehnician</w:t>
      </w:r>
      <w:proofErr w:type="spellEnd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 xml:space="preserve"> </w:t>
      </w:r>
      <w:proofErr w:type="spell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>electromecanic</w:t>
      </w:r>
      <w:proofErr w:type="spellEnd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 xml:space="preserve"> – </w:t>
      </w:r>
      <w:r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 xml:space="preserve">18 </w:t>
      </w:r>
      <w:proofErr w:type="spell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>elevi</w:t>
      </w:r>
      <w:proofErr w:type="spellEnd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>;</w:t>
      </w:r>
    </w:p>
    <w:p w:rsidR="00B00098" w:rsidRPr="00B00098" w:rsidRDefault="00B00098" w:rsidP="00B00098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val="it-IT"/>
        </w:rPr>
      </w:pPr>
      <w:r w:rsidRPr="00B00098">
        <w:rPr>
          <w:rFonts w:ascii="Times New Roman" w:eastAsia="Times New Roman" w:hAnsi="Times New Roman" w:cs="Times New Roman"/>
          <w:i/>
          <w:sz w:val="26"/>
          <w:szCs w:val="26"/>
          <w:lang w:val="it-IT"/>
        </w:rPr>
        <w:t>Tehnician prelucrari la cald – 2</w:t>
      </w:r>
      <w:r>
        <w:rPr>
          <w:rFonts w:ascii="Times New Roman" w:eastAsia="Times New Roman" w:hAnsi="Times New Roman" w:cs="Times New Roman"/>
          <w:i/>
          <w:sz w:val="26"/>
          <w:szCs w:val="26"/>
          <w:lang w:val="it-IT"/>
        </w:rPr>
        <w:t>4</w:t>
      </w:r>
      <w:r w:rsidRPr="00B00098">
        <w:rPr>
          <w:rFonts w:ascii="Times New Roman" w:eastAsia="Times New Roman" w:hAnsi="Times New Roman" w:cs="Times New Roman"/>
          <w:i/>
          <w:sz w:val="26"/>
          <w:szCs w:val="26"/>
          <w:lang w:val="it-IT"/>
        </w:rPr>
        <w:t xml:space="preserve"> elevi;</w:t>
      </w:r>
    </w:p>
    <w:p w:rsidR="00B00098" w:rsidRPr="00B00098" w:rsidRDefault="00B00098" w:rsidP="00B000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6"/>
          <w:szCs w:val="26"/>
          <w:lang w:val="it-IT"/>
        </w:rPr>
      </w:pPr>
      <w:r w:rsidRPr="00B00098">
        <w:rPr>
          <w:rFonts w:ascii="Times New Roman" w:eastAsia="Times New Roman" w:hAnsi="Times New Roman" w:cs="Times New Roman"/>
          <w:i/>
          <w:sz w:val="26"/>
          <w:szCs w:val="26"/>
          <w:lang w:val="it-IT"/>
        </w:rPr>
        <w:t>Centrul de examen a fost dotat cu toate resursele materiale si financiare necesare desfasurarii examenului de certificare a competentelor profesionale, nivel 3.</w:t>
      </w:r>
    </w:p>
    <w:p w:rsidR="00B00098" w:rsidRPr="00B00098" w:rsidRDefault="00B00098" w:rsidP="00B000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6"/>
          <w:szCs w:val="26"/>
          <w:lang w:val="it-IT"/>
        </w:rPr>
      </w:pPr>
      <w:r w:rsidRPr="00B00098">
        <w:rPr>
          <w:rFonts w:ascii="Times New Roman" w:eastAsia="Times New Roman" w:hAnsi="Times New Roman" w:cs="Times New Roman"/>
          <w:i/>
          <w:sz w:val="26"/>
          <w:szCs w:val="26"/>
          <w:lang w:val="it-IT"/>
        </w:rPr>
        <w:t>Comisia de examen a fost constituita conform deciziei nr. 1</w:t>
      </w:r>
      <w:r>
        <w:rPr>
          <w:rFonts w:ascii="Times New Roman" w:eastAsia="Times New Roman" w:hAnsi="Times New Roman" w:cs="Times New Roman"/>
          <w:i/>
          <w:sz w:val="26"/>
          <w:szCs w:val="26"/>
          <w:lang w:val="it-IT"/>
        </w:rPr>
        <w:t>54</w:t>
      </w:r>
      <w:r w:rsidRPr="00B00098">
        <w:rPr>
          <w:rFonts w:ascii="Times New Roman" w:eastAsia="Times New Roman" w:hAnsi="Times New Roman" w:cs="Times New Roman"/>
          <w:i/>
          <w:sz w:val="26"/>
          <w:szCs w:val="26"/>
          <w:lang w:val="it-IT"/>
        </w:rPr>
        <w:t>/2</w:t>
      </w:r>
      <w:r>
        <w:rPr>
          <w:rFonts w:ascii="Times New Roman" w:eastAsia="Times New Roman" w:hAnsi="Times New Roman" w:cs="Times New Roman"/>
          <w:i/>
          <w:sz w:val="26"/>
          <w:szCs w:val="26"/>
          <w:lang w:val="it-IT"/>
        </w:rPr>
        <w:t>9</w:t>
      </w:r>
      <w:r w:rsidRPr="00B00098">
        <w:rPr>
          <w:rFonts w:ascii="Times New Roman" w:eastAsia="Times New Roman" w:hAnsi="Times New Roman" w:cs="Times New Roman"/>
          <w:i/>
          <w:sz w:val="26"/>
          <w:szCs w:val="26"/>
          <w:lang w:val="it-IT"/>
        </w:rPr>
        <w:t>.05.201</w:t>
      </w:r>
      <w:r>
        <w:rPr>
          <w:rFonts w:ascii="Times New Roman" w:eastAsia="Times New Roman" w:hAnsi="Times New Roman" w:cs="Times New Roman"/>
          <w:i/>
          <w:sz w:val="26"/>
          <w:szCs w:val="26"/>
          <w:lang w:val="it-IT"/>
        </w:rPr>
        <w:t>4</w:t>
      </w:r>
      <w:r w:rsidRPr="00B00098">
        <w:rPr>
          <w:rFonts w:ascii="Times New Roman" w:eastAsia="Times New Roman" w:hAnsi="Times New Roman" w:cs="Times New Roman"/>
          <w:i/>
          <w:sz w:val="26"/>
          <w:szCs w:val="26"/>
          <w:lang w:val="it-IT"/>
        </w:rPr>
        <w:t xml:space="preserve"> a  Inspectoratului Scolar al Judetului Hunedoara .</w:t>
      </w:r>
    </w:p>
    <w:p w:rsidR="00B00098" w:rsidRPr="00B00098" w:rsidRDefault="00B00098" w:rsidP="00B0009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val="pt-BR"/>
        </w:rPr>
      </w:pPr>
      <w:r w:rsidRPr="00B00098"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pt-BR"/>
        </w:rPr>
        <w:t>Presedinte</w:t>
      </w:r>
      <w:r w:rsidRPr="00B00098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>: ing.Pascu Liviu  – Director – Colegiul TTF “A.Saligny” Simeria</w:t>
      </w:r>
    </w:p>
    <w:p w:rsidR="00B00098" w:rsidRPr="00B00098" w:rsidRDefault="00B00098" w:rsidP="00B00098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val="pt-BR"/>
        </w:rPr>
      </w:pPr>
      <w:r w:rsidRPr="00B00098"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pt-BR"/>
        </w:rPr>
        <w:t>Vicepresedinte</w:t>
      </w:r>
      <w:r w:rsidRPr="00B00098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>: ing.Silvestru Dan    – ing. SC REVA SA Simeria</w:t>
      </w:r>
    </w:p>
    <w:p w:rsidR="00B00098" w:rsidRPr="00B00098" w:rsidRDefault="00B00098" w:rsidP="00B00098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val="pt-BR"/>
        </w:rPr>
      </w:pPr>
      <w:r w:rsidRPr="00B00098"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pt-BR"/>
        </w:rPr>
        <w:t xml:space="preserve"> Secretar</w:t>
      </w:r>
      <w:r w:rsidRPr="00B00098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>: Campean Margareta , secretar -  Colegiul TTF “A.Saligny” Simeria</w:t>
      </w:r>
    </w:p>
    <w:p w:rsidR="00B00098" w:rsidRPr="00B00098" w:rsidRDefault="00B00098" w:rsidP="00B00098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val="pt-BR"/>
        </w:rPr>
      </w:pPr>
      <w:r w:rsidRPr="00B00098"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pt-BR"/>
        </w:rPr>
        <w:t>Monitor de calitate</w:t>
      </w:r>
      <w:r w:rsidRPr="00B00098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>: ing. Teodorescu Ioan  – Liceul Tehnologic “Ovid Densusianu” Calan</w:t>
      </w:r>
    </w:p>
    <w:p w:rsidR="00B00098" w:rsidRPr="00B00098" w:rsidRDefault="00B00098" w:rsidP="00B0009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6"/>
          <w:szCs w:val="26"/>
          <w:lang w:val="pt-BR" w:eastAsia="ro-RO"/>
        </w:rPr>
      </w:pPr>
    </w:p>
    <w:p w:rsidR="00B00098" w:rsidRPr="00B00098" w:rsidRDefault="00B00098" w:rsidP="00B00098">
      <w:pPr>
        <w:spacing w:after="0" w:line="240" w:lineRule="auto"/>
        <w:ind w:firstLine="360"/>
        <w:rPr>
          <w:rFonts w:ascii="Times New Roman" w:eastAsia="Times New Roman" w:hAnsi="Times New Roman" w:cs="Times New Roman"/>
          <w:i/>
          <w:sz w:val="26"/>
          <w:szCs w:val="26"/>
          <w:lang w:val="pt-BR"/>
        </w:rPr>
      </w:pPr>
      <w:r w:rsidRPr="00B00098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 xml:space="preserve">In cursul desfasurarii examenului de certificare a competentelor profesionale, nivel 3, de </w:t>
      </w:r>
      <w:smartTag w:uri="urn:schemas-microsoft-com:office:smarttags" w:element="PersonName">
        <w:smartTagPr>
          <w:attr w:name="ProductID" w:val="la Colegiul TTF"/>
        </w:smartTagPr>
        <w:r w:rsidRPr="00B00098">
          <w:rPr>
            <w:rFonts w:ascii="Times New Roman" w:eastAsia="Times New Roman" w:hAnsi="Times New Roman" w:cs="Times New Roman"/>
            <w:i/>
            <w:sz w:val="26"/>
            <w:szCs w:val="26"/>
            <w:lang w:val="pt-BR"/>
          </w:rPr>
          <w:t>la Colegiul TTF</w:t>
        </w:r>
      </w:smartTag>
      <w:r w:rsidRPr="00B00098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 xml:space="preserve"> “A.Saligny” Simeria nu s-a semnalat nicio problema.</w:t>
      </w:r>
    </w:p>
    <w:p w:rsidR="00B00098" w:rsidRPr="00B00098" w:rsidRDefault="00B00098" w:rsidP="00B0009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val="pt-BR"/>
        </w:rPr>
      </w:pPr>
    </w:p>
    <w:p w:rsidR="00B00098" w:rsidRPr="00B00098" w:rsidRDefault="00B00098" w:rsidP="00B0009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pt-BR"/>
        </w:rPr>
      </w:pPr>
      <w:r w:rsidRPr="00B00098"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pt-BR"/>
        </w:rPr>
        <w:t>Desfasurarea examenului de certificare</w:t>
      </w:r>
    </w:p>
    <w:p w:rsidR="00B00098" w:rsidRPr="00B00098" w:rsidRDefault="00B00098" w:rsidP="00B0009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6"/>
          <w:szCs w:val="26"/>
          <w:lang w:val="pt-BR"/>
        </w:rPr>
      </w:pPr>
      <w:r w:rsidRPr="00B00098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 xml:space="preserve">Examenul de certificare a competentelor profesionale, nivel 3, de </w:t>
      </w:r>
      <w:smartTag w:uri="urn:schemas-microsoft-com:office:smarttags" w:element="PersonName">
        <w:smartTagPr>
          <w:attr w:name="ProductID" w:val="la Colegiul TTF"/>
        </w:smartTagPr>
        <w:r w:rsidRPr="00B00098">
          <w:rPr>
            <w:rFonts w:ascii="Times New Roman" w:eastAsia="Times New Roman" w:hAnsi="Times New Roman" w:cs="Times New Roman"/>
            <w:i/>
            <w:sz w:val="26"/>
            <w:szCs w:val="26"/>
            <w:lang w:val="pt-BR"/>
          </w:rPr>
          <w:t>la Colegiul TTF</w:t>
        </w:r>
      </w:smartTag>
      <w:r w:rsidRPr="00B00098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 xml:space="preserve"> “Anghel Saligny” Simeria, s-a desfasurat conform OMECT 5172/29.08.2008 privind </w:t>
      </w:r>
      <w:r w:rsidRPr="00B00098">
        <w:rPr>
          <w:rFonts w:ascii="Times New Roman" w:eastAsia="Times New Roman" w:hAnsi="Times New Roman" w:cs="Times New Roman"/>
          <w:i/>
          <w:iCs/>
          <w:sz w:val="26"/>
          <w:szCs w:val="26"/>
          <w:lang w:val="pt-BR"/>
        </w:rPr>
        <w:t>Metodologia de organizare si desfăsurare a examenelor de certificare a calificării profesionale a absolventilor din învătământul profesional si tehnic preuniversitar</w:t>
      </w:r>
      <w:r w:rsidRPr="00B00098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>, neexistand incidente in desfasurarea acestuia.</w:t>
      </w:r>
    </w:p>
    <w:p w:rsidR="00B00098" w:rsidRPr="00B00098" w:rsidRDefault="00B00098" w:rsidP="00B0009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6"/>
          <w:szCs w:val="26"/>
          <w:lang w:val="pt-BR"/>
        </w:rPr>
      </w:pPr>
    </w:p>
    <w:p w:rsidR="00B00098" w:rsidRPr="00B00098" w:rsidRDefault="00B00098" w:rsidP="00B0009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6"/>
          <w:szCs w:val="26"/>
          <w:lang w:val="pt-BR"/>
        </w:rPr>
      </w:pPr>
    </w:p>
    <w:p w:rsidR="00B00098" w:rsidRPr="00B00098" w:rsidRDefault="00B00098" w:rsidP="00B0009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6"/>
          <w:szCs w:val="26"/>
          <w:lang w:val="pt-BR"/>
        </w:rPr>
      </w:pPr>
    </w:p>
    <w:p w:rsidR="00B00098" w:rsidRPr="00B00098" w:rsidRDefault="00B00098" w:rsidP="00B0009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6"/>
          <w:szCs w:val="26"/>
          <w:lang w:val="pt-BR"/>
        </w:rPr>
      </w:pPr>
    </w:p>
    <w:p w:rsidR="00B00098" w:rsidRPr="00B00098" w:rsidRDefault="00B00098" w:rsidP="00B0009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pt-BR"/>
        </w:rPr>
      </w:pPr>
      <w:r w:rsidRPr="00B00098"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pt-BR"/>
        </w:rPr>
        <w:t>Evaluarea raportului monitorului de calitate</w:t>
      </w:r>
    </w:p>
    <w:p w:rsidR="00B00098" w:rsidRPr="00B00098" w:rsidRDefault="00B00098" w:rsidP="00B0009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6"/>
          <w:szCs w:val="26"/>
          <w:lang w:val="it-IT"/>
        </w:rPr>
      </w:pPr>
      <w:r w:rsidRPr="00B00098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lastRenderedPageBreak/>
        <w:t xml:space="preserve">Examenul de certificare a competentelor profesionale, nivel 3 de </w:t>
      </w:r>
      <w:smartTag w:uri="urn:schemas-microsoft-com:office:smarttags" w:element="PersonName">
        <w:smartTagPr>
          <w:attr w:name="ProductID" w:val="la Colegiul TTF"/>
        </w:smartTagPr>
        <w:r w:rsidRPr="00B00098">
          <w:rPr>
            <w:rFonts w:ascii="Times New Roman" w:eastAsia="Times New Roman" w:hAnsi="Times New Roman" w:cs="Times New Roman"/>
            <w:i/>
            <w:sz w:val="26"/>
            <w:szCs w:val="26"/>
            <w:lang w:val="pt-BR"/>
          </w:rPr>
          <w:t xml:space="preserve">la </w:t>
        </w:r>
        <w:r w:rsidRPr="00B00098">
          <w:rPr>
            <w:rFonts w:ascii="Times New Roman" w:eastAsia="Times New Roman" w:hAnsi="Times New Roman" w:cs="Times New Roman"/>
            <w:i/>
            <w:sz w:val="26"/>
            <w:szCs w:val="26"/>
            <w:lang w:val="it-IT"/>
          </w:rPr>
          <w:t>Colegiul TTF</w:t>
        </w:r>
      </w:smartTag>
      <w:r w:rsidRPr="00B00098">
        <w:rPr>
          <w:rFonts w:ascii="Times New Roman" w:eastAsia="Times New Roman" w:hAnsi="Times New Roman" w:cs="Times New Roman"/>
          <w:i/>
          <w:sz w:val="26"/>
          <w:szCs w:val="26"/>
          <w:lang w:val="it-IT"/>
        </w:rPr>
        <w:t xml:space="preserve"> “Anghel Saligny” Simeria, </w:t>
      </w:r>
      <w:r w:rsidRPr="00B00098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 xml:space="preserve"> s-a desfasurat in conditii foarte bune. </w:t>
      </w:r>
      <w:r w:rsidRPr="00B00098">
        <w:rPr>
          <w:rFonts w:ascii="Times New Roman" w:eastAsia="Times New Roman" w:hAnsi="Times New Roman" w:cs="Times New Roman"/>
          <w:i/>
          <w:sz w:val="26"/>
          <w:szCs w:val="26"/>
          <w:lang w:val="it-IT"/>
        </w:rPr>
        <w:t xml:space="preserve">Din cei </w:t>
      </w:r>
      <w:r>
        <w:rPr>
          <w:rFonts w:ascii="Times New Roman" w:eastAsia="Times New Roman" w:hAnsi="Times New Roman" w:cs="Times New Roman"/>
          <w:i/>
          <w:sz w:val="26"/>
          <w:szCs w:val="26"/>
          <w:lang w:val="it-IT"/>
        </w:rPr>
        <w:t>42</w:t>
      </w:r>
      <w:r w:rsidRPr="00B00098">
        <w:rPr>
          <w:rFonts w:ascii="Times New Roman" w:eastAsia="Times New Roman" w:hAnsi="Times New Roman" w:cs="Times New Roman"/>
          <w:i/>
          <w:sz w:val="26"/>
          <w:szCs w:val="26"/>
          <w:lang w:val="it-IT"/>
        </w:rPr>
        <w:t xml:space="preserve"> candidati inscrisi, </w:t>
      </w:r>
      <w:r>
        <w:rPr>
          <w:rFonts w:ascii="Times New Roman" w:eastAsia="Times New Roman" w:hAnsi="Times New Roman" w:cs="Times New Roman"/>
          <w:i/>
          <w:sz w:val="26"/>
          <w:szCs w:val="26"/>
          <w:lang w:val="it-IT"/>
        </w:rPr>
        <w:t>42</w:t>
      </w:r>
      <w:r w:rsidRPr="00B00098">
        <w:rPr>
          <w:rFonts w:ascii="Times New Roman" w:eastAsia="Times New Roman" w:hAnsi="Times New Roman" w:cs="Times New Roman"/>
          <w:i/>
          <w:sz w:val="26"/>
          <w:szCs w:val="26"/>
          <w:lang w:val="it-IT"/>
        </w:rPr>
        <w:t xml:space="preserve"> au fost admisi </w:t>
      </w:r>
      <w:r>
        <w:rPr>
          <w:rFonts w:ascii="Times New Roman" w:eastAsia="Times New Roman" w:hAnsi="Times New Roman" w:cs="Times New Roman"/>
          <w:i/>
          <w:sz w:val="26"/>
          <w:szCs w:val="26"/>
          <w:lang w:val="it-IT"/>
        </w:rPr>
        <w:t>.</w:t>
      </w:r>
      <w:bookmarkStart w:id="0" w:name="_GoBack"/>
      <w:bookmarkEnd w:id="0"/>
    </w:p>
    <w:p w:rsidR="00B00098" w:rsidRPr="00B00098" w:rsidRDefault="00B00098" w:rsidP="00B0009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6"/>
          <w:szCs w:val="26"/>
          <w:lang w:val="en-AU"/>
        </w:rPr>
      </w:pPr>
      <w:r w:rsidRPr="00B00098">
        <w:rPr>
          <w:rFonts w:ascii="Times New Roman" w:eastAsia="Times New Roman" w:hAnsi="Times New Roman" w:cs="Times New Roman"/>
          <w:i/>
          <w:sz w:val="26"/>
          <w:szCs w:val="26"/>
          <w:lang w:val="it-IT"/>
        </w:rPr>
        <w:t xml:space="preserve">Candidatii au prezentat foarte bine partea teoretica si practica a proiectului realizat. Proiectele realizate de catre candidati au fost deosebit de interesante din punct de vedere al specializarii fiecaruia. </w:t>
      </w:r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 xml:space="preserve">Nu au </w:t>
      </w:r>
      <w:proofErr w:type="spell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>existat</w:t>
      </w:r>
      <w:proofErr w:type="spellEnd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 xml:space="preserve"> </w:t>
      </w:r>
      <w:proofErr w:type="spell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>incidente</w:t>
      </w:r>
      <w:proofErr w:type="spellEnd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 xml:space="preserve"> </w:t>
      </w:r>
      <w:proofErr w:type="spell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>pe</w:t>
      </w:r>
      <w:proofErr w:type="spellEnd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 xml:space="preserve"> </w:t>
      </w:r>
      <w:proofErr w:type="spell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>timpul</w:t>
      </w:r>
      <w:proofErr w:type="spellEnd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 xml:space="preserve"> </w:t>
      </w:r>
      <w:proofErr w:type="spell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>desfasurarii</w:t>
      </w:r>
      <w:proofErr w:type="spellEnd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 xml:space="preserve"> </w:t>
      </w:r>
      <w:proofErr w:type="spell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>examenului</w:t>
      </w:r>
      <w:proofErr w:type="spellEnd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en-AU"/>
        </w:rPr>
        <w:t>.</w:t>
      </w:r>
    </w:p>
    <w:p w:rsidR="00B00098" w:rsidRPr="00B00098" w:rsidRDefault="00B00098" w:rsidP="00B0009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val="en-AU"/>
        </w:rPr>
      </w:pPr>
    </w:p>
    <w:p w:rsidR="00B00098" w:rsidRPr="00B00098" w:rsidRDefault="00B00098" w:rsidP="00B0009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pt-BR"/>
        </w:rPr>
      </w:pPr>
      <w:r w:rsidRPr="00B00098"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it-IT"/>
        </w:rPr>
        <w:t xml:space="preserve">Opinii asupra temelor pentru proiecte aprobate de </w:t>
      </w:r>
      <w:r w:rsidRPr="00B00098"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pt-BR"/>
        </w:rPr>
        <w:t>Colegiul TTF “Anghel Saligny” Simeria si asupra calitatii examenului</w:t>
      </w:r>
    </w:p>
    <w:p w:rsidR="00B00098" w:rsidRPr="00B00098" w:rsidRDefault="00B00098" w:rsidP="00B0009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val="pt-BR"/>
        </w:rPr>
      </w:pPr>
    </w:p>
    <w:p w:rsidR="00B00098" w:rsidRPr="00B00098" w:rsidRDefault="00B00098" w:rsidP="00B0009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6"/>
          <w:szCs w:val="26"/>
          <w:lang w:val="pt-BR"/>
        </w:rPr>
      </w:pPr>
      <w:r w:rsidRPr="00B00098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>Temele au fost atent alese confirmand dobandirea de catre candidati a competentelor din cadrul unor unitati de competenta semnificative pentru calificare.</w:t>
      </w:r>
    </w:p>
    <w:p w:rsidR="00B00098" w:rsidRPr="00B00098" w:rsidRDefault="00B00098" w:rsidP="00B0009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6"/>
          <w:szCs w:val="26"/>
          <w:lang w:val="fr-FR"/>
        </w:rPr>
      </w:pPr>
      <w:r w:rsidRPr="00B00098"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 xml:space="preserve"> </w:t>
      </w:r>
      <w:proofErr w:type="spell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>Proiectele</w:t>
      </w:r>
      <w:proofErr w:type="spellEnd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 xml:space="preserve"> </w:t>
      </w:r>
      <w:proofErr w:type="spell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>realizate</w:t>
      </w:r>
      <w:proofErr w:type="spellEnd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 xml:space="preserve"> de </w:t>
      </w:r>
      <w:proofErr w:type="spell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>candidati</w:t>
      </w:r>
      <w:proofErr w:type="spellEnd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 xml:space="preserve"> au </w:t>
      </w:r>
      <w:proofErr w:type="spell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>fost</w:t>
      </w:r>
      <w:proofErr w:type="spellEnd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 xml:space="preserve"> </w:t>
      </w:r>
      <w:proofErr w:type="spell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>autentice</w:t>
      </w:r>
      <w:proofErr w:type="spellEnd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 xml:space="preserve">, </w:t>
      </w:r>
      <w:proofErr w:type="spell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>fapt</w:t>
      </w:r>
      <w:proofErr w:type="spellEnd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 xml:space="preserve"> </w:t>
      </w:r>
      <w:proofErr w:type="spell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>dovedit</w:t>
      </w:r>
      <w:proofErr w:type="spellEnd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 xml:space="preserve"> si de </w:t>
      </w:r>
      <w:proofErr w:type="spell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>demonstratia</w:t>
      </w:r>
      <w:proofErr w:type="spellEnd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 xml:space="preserve"> </w:t>
      </w:r>
      <w:proofErr w:type="spell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>facuta</w:t>
      </w:r>
      <w:proofErr w:type="spellEnd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 xml:space="preserve"> de </w:t>
      </w:r>
      <w:proofErr w:type="spell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>candidati</w:t>
      </w:r>
      <w:proofErr w:type="spellEnd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 xml:space="preserve"> in </w:t>
      </w:r>
      <w:proofErr w:type="spell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>timpul</w:t>
      </w:r>
      <w:proofErr w:type="spellEnd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 xml:space="preserve"> </w:t>
      </w:r>
      <w:proofErr w:type="spell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>sustinerii</w:t>
      </w:r>
      <w:proofErr w:type="spellEnd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 xml:space="preserve"> </w:t>
      </w:r>
      <w:proofErr w:type="spell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>acestora</w:t>
      </w:r>
      <w:proofErr w:type="spellEnd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>.</w:t>
      </w:r>
    </w:p>
    <w:p w:rsidR="00B00098" w:rsidRPr="00B00098" w:rsidRDefault="00B00098" w:rsidP="00B0009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6"/>
          <w:szCs w:val="26"/>
          <w:lang w:val="fr-FR"/>
        </w:rPr>
      </w:pPr>
    </w:p>
    <w:p w:rsidR="00B00098" w:rsidRPr="00B00098" w:rsidRDefault="00B00098" w:rsidP="00B0009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it-IT"/>
        </w:rPr>
      </w:pPr>
      <w:r w:rsidRPr="00B00098"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it-IT"/>
        </w:rPr>
        <w:t>Propuneri de modificare/completare a metodologiei de organizare si desfasurare a examenului de certificare pentru dobandirea certificatului de calificare profesionala</w:t>
      </w:r>
    </w:p>
    <w:p w:rsidR="00B00098" w:rsidRPr="00B00098" w:rsidRDefault="00B00098" w:rsidP="00B0009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val="it-IT"/>
        </w:rPr>
      </w:pPr>
    </w:p>
    <w:p w:rsidR="00B00098" w:rsidRPr="00B00098" w:rsidRDefault="00B00098" w:rsidP="00B0009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val="fr-FR"/>
        </w:rPr>
      </w:pPr>
      <w:r w:rsidRPr="00B00098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 xml:space="preserve">Nu exista </w:t>
      </w:r>
      <w:proofErr w:type="spell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>propuneri</w:t>
      </w:r>
      <w:proofErr w:type="spellEnd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 xml:space="preserve"> in </w:t>
      </w:r>
      <w:proofErr w:type="spell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>acest</w:t>
      </w:r>
      <w:proofErr w:type="spellEnd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 xml:space="preserve"> sens.</w:t>
      </w:r>
    </w:p>
    <w:p w:rsidR="00B00098" w:rsidRPr="00B00098" w:rsidRDefault="00B00098" w:rsidP="00B0009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val="fr-FR"/>
        </w:rPr>
      </w:pPr>
    </w:p>
    <w:p w:rsidR="00B00098" w:rsidRPr="00B00098" w:rsidRDefault="00B00098" w:rsidP="00B0009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val="fr-FR"/>
        </w:rPr>
      </w:pPr>
    </w:p>
    <w:p w:rsidR="00B00098" w:rsidRPr="00B00098" w:rsidRDefault="00B00098" w:rsidP="00B0009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val="fr-FR"/>
        </w:rPr>
      </w:pPr>
    </w:p>
    <w:p w:rsidR="00B00098" w:rsidRPr="00B00098" w:rsidRDefault="00B00098" w:rsidP="00B0009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val="fr-FR"/>
        </w:rPr>
      </w:pPr>
    </w:p>
    <w:p w:rsidR="00B00098" w:rsidRPr="00B00098" w:rsidRDefault="00B00098" w:rsidP="00B0009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val="fr-FR"/>
        </w:rPr>
      </w:pPr>
    </w:p>
    <w:p w:rsidR="00B00098" w:rsidRPr="00B00098" w:rsidRDefault="00B00098" w:rsidP="00B0009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val="fr-FR"/>
        </w:rPr>
      </w:pPr>
    </w:p>
    <w:p w:rsidR="00B00098" w:rsidRPr="00B00098" w:rsidRDefault="00B00098" w:rsidP="00B0009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val="fr-FR"/>
        </w:rPr>
      </w:pPr>
    </w:p>
    <w:p w:rsidR="00B00098" w:rsidRPr="00B00098" w:rsidRDefault="00B00098" w:rsidP="00B0009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val="fr-FR"/>
        </w:rPr>
      </w:pPr>
    </w:p>
    <w:p w:rsidR="00B00098" w:rsidRPr="00B00098" w:rsidRDefault="00B00098" w:rsidP="00B0009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val="fr-FR"/>
        </w:rPr>
      </w:pPr>
      <w:proofErr w:type="gram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>DIRECTOR ,</w:t>
      </w:r>
      <w:proofErr w:type="gramEnd"/>
    </w:p>
    <w:p w:rsidR="00B00098" w:rsidRPr="00B00098" w:rsidRDefault="00B00098" w:rsidP="00B0009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val="fr-FR"/>
        </w:rPr>
      </w:pPr>
      <w:proofErr w:type="spell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>Ing.Pascu</w:t>
      </w:r>
      <w:proofErr w:type="spellEnd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 xml:space="preserve"> </w:t>
      </w:r>
      <w:proofErr w:type="spellStart"/>
      <w:r w:rsidRPr="00B00098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>Liviu</w:t>
      </w:r>
      <w:proofErr w:type="spellEnd"/>
    </w:p>
    <w:p w:rsidR="00B00098" w:rsidRPr="00B00098" w:rsidRDefault="00B00098" w:rsidP="00B0009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val="fr-FR"/>
        </w:rPr>
      </w:pPr>
    </w:p>
    <w:p w:rsidR="00B00098" w:rsidRPr="00B00098" w:rsidRDefault="00B00098" w:rsidP="00B0009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val="fr-FR"/>
        </w:rPr>
      </w:pPr>
    </w:p>
    <w:p w:rsidR="00B00098" w:rsidRPr="00B00098" w:rsidRDefault="00B00098" w:rsidP="00B0009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val="fr-FR"/>
        </w:rPr>
      </w:pPr>
    </w:p>
    <w:p w:rsidR="00B00098" w:rsidRPr="00B00098" w:rsidRDefault="00B00098" w:rsidP="00B0009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val="fr-FR"/>
        </w:rPr>
      </w:pPr>
    </w:p>
    <w:p w:rsidR="00B00098" w:rsidRPr="00B00098" w:rsidRDefault="00B00098" w:rsidP="00B0009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val="fr-FR"/>
        </w:rPr>
      </w:pPr>
    </w:p>
    <w:p w:rsidR="00B00098" w:rsidRPr="00B00098" w:rsidRDefault="00B00098" w:rsidP="00B0009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val="fr-FR"/>
        </w:rPr>
      </w:pPr>
    </w:p>
    <w:p w:rsidR="00B00098" w:rsidRPr="00B00098" w:rsidRDefault="00B00098" w:rsidP="00B0009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val="fr-FR"/>
        </w:rPr>
      </w:pPr>
    </w:p>
    <w:p w:rsidR="00B00098" w:rsidRPr="00B00098" w:rsidRDefault="00B00098" w:rsidP="00B0009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val="fr-FR"/>
        </w:rPr>
      </w:pPr>
    </w:p>
    <w:p w:rsidR="00B00098" w:rsidRPr="00B00098" w:rsidRDefault="00B00098" w:rsidP="00B0009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val="fr-FR"/>
        </w:rPr>
      </w:pPr>
    </w:p>
    <w:p w:rsidR="00B00098" w:rsidRPr="00B00098" w:rsidRDefault="00B00098" w:rsidP="00B0009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val="fr-FR"/>
        </w:rPr>
      </w:pPr>
    </w:p>
    <w:p w:rsidR="00B00098" w:rsidRPr="00B00098" w:rsidRDefault="00B00098" w:rsidP="00B00098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val="fr-FR"/>
        </w:rPr>
      </w:pPr>
    </w:p>
    <w:p w:rsidR="00B00098" w:rsidRPr="00B00098" w:rsidRDefault="00B00098" w:rsidP="00B00098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val="fr-FR"/>
        </w:rPr>
      </w:pPr>
    </w:p>
    <w:p w:rsidR="00B00098" w:rsidRPr="00B00098" w:rsidRDefault="00B00098" w:rsidP="00B00098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val="fr-FR"/>
        </w:rPr>
      </w:pPr>
    </w:p>
    <w:p w:rsidR="00B00098" w:rsidRPr="00B00098" w:rsidRDefault="00B00098" w:rsidP="00B00098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val="fr-FR"/>
        </w:rPr>
      </w:pPr>
    </w:p>
    <w:p w:rsidR="00B00098" w:rsidRPr="00B00098" w:rsidRDefault="00B00098" w:rsidP="00B0009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AU"/>
        </w:rPr>
      </w:pPr>
    </w:p>
    <w:p w:rsidR="00B00098" w:rsidRPr="00B00098" w:rsidRDefault="00B00098" w:rsidP="00B0009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AU"/>
        </w:rPr>
      </w:pPr>
    </w:p>
    <w:p w:rsidR="00B00098" w:rsidRPr="00B00098" w:rsidRDefault="00B00098" w:rsidP="00B0009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AU"/>
        </w:rPr>
      </w:pPr>
    </w:p>
    <w:p w:rsidR="00B00098" w:rsidRPr="00B00098" w:rsidRDefault="00B00098" w:rsidP="00B0009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AU"/>
        </w:rPr>
      </w:pPr>
    </w:p>
    <w:p w:rsidR="00B00098" w:rsidRPr="00B00098" w:rsidRDefault="00B00098" w:rsidP="00B0009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AU"/>
        </w:rPr>
      </w:pPr>
    </w:p>
    <w:p w:rsidR="00B00098" w:rsidRPr="00B00098" w:rsidRDefault="00B00098" w:rsidP="00B0009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AU"/>
        </w:rPr>
      </w:pPr>
    </w:p>
    <w:p w:rsidR="00B00098" w:rsidRPr="00B00098" w:rsidRDefault="00B00098" w:rsidP="00B0009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AU"/>
        </w:rPr>
      </w:pPr>
    </w:p>
    <w:p w:rsidR="00CC2968" w:rsidRDefault="00CC2968"/>
    <w:sectPr w:rsidR="00CC2968" w:rsidSect="00D045A9">
      <w:pgSz w:w="11906" w:h="16838"/>
      <w:pgMar w:top="1440" w:right="1134" w:bottom="144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172C5C"/>
    <w:multiLevelType w:val="hybridMultilevel"/>
    <w:tmpl w:val="309642B6"/>
    <w:lvl w:ilvl="0" w:tplc="041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ADE5C4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098"/>
    <w:rsid w:val="00042FAC"/>
    <w:rsid w:val="000752F7"/>
    <w:rsid w:val="00186B7B"/>
    <w:rsid w:val="001C76BC"/>
    <w:rsid w:val="002371D1"/>
    <w:rsid w:val="0024437C"/>
    <w:rsid w:val="003A7B3E"/>
    <w:rsid w:val="003D228D"/>
    <w:rsid w:val="004C42E9"/>
    <w:rsid w:val="00500713"/>
    <w:rsid w:val="00793949"/>
    <w:rsid w:val="00850207"/>
    <w:rsid w:val="00A1483D"/>
    <w:rsid w:val="00A55059"/>
    <w:rsid w:val="00B00098"/>
    <w:rsid w:val="00B44268"/>
    <w:rsid w:val="00C73CA9"/>
    <w:rsid w:val="00CC2968"/>
    <w:rsid w:val="00E03626"/>
    <w:rsid w:val="00E176E0"/>
    <w:rsid w:val="00E934DC"/>
    <w:rsid w:val="00FF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1A91FA-894C-4B58-BDFA-F4833EE00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0009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colegiulsaligny_simeria@yaho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ety_secreta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29AB043C-D04D-4988-8ED4-6AFD7BD5DE2E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5</TotalTime>
  <Pages>3</Pages>
  <Words>512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3479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grety_secretar</dc:creator>
  <cp:keywords/>
  <dc:description/>
  <cp:lastModifiedBy>grety_secretar</cp:lastModifiedBy>
  <cp:revision>1</cp:revision>
  <dcterms:created xsi:type="dcterms:W3CDTF">2014-06-06T10:57:00Z</dcterms:created>
  <dcterms:modified xsi:type="dcterms:W3CDTF">2014-06-06T11:02:00Z</dcterms:modified>
</cp:coreProperties>
</file>